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D680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R5-256070</w:t>
      </w:r>
    </w:p>
    <w:p w14:paraId="39060F1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Dallas, USA, 17th Nov 2025 - 21st Nov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579A9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3787D2"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14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 w14:paraId="12AE43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DD17"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 w14:paraId="7A3A6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7E78EAEC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442278D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C72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07960A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943213"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PRD21 CDS NR band n104 PC1.5</w:t>
            </w:r>
          </w:p>
        </w:tc>
      </w:tr>
      <w:tr w14:paraId="28B681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24CF6530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D377C3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0BF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18FA62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2CA6B896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68F7EEFB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204EF014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341E07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23</w:t>
            </w:r>
          </w:p>
        </w:tc>
      </w:tr>
    </w:tbl>
    <w:p w14:paraId="1548BE1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2D6CF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6F9C92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1571AD88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D716B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7E8EBFA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794A9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28E52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3250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73C916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2522D5D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3BAECB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1017D23C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22AB5F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9C5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89FA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9E6C40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4A42A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3A0C48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4A14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44D88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94E42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D21EA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7B6692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868417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8913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A6A6D9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AA75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A276E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1C763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91E439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A0BEC5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C949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2BD2E9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5F4DA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BDB993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2DC6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4B48F0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65C963D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49D5AA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05008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1E051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22977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0F2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AAD066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6FC48D8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B560C6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20C370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3FBD65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03413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3EEE3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5AE05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DE2DF53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ABED47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5006E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5F074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49115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B6CD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8FD9B6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CC5A80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C37BD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36A782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B237F8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449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BA37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BA50C0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A8A0E4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A8788A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3F0405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2E8741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DA09C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89903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C725C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071B8C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E387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C963F9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FA4CA8E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6F9F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080C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D03061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E3D6B1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DF7D7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248FFC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5619B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BFBA9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E351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1F4D24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802DC6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53252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47A52B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1BE49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005158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FB46F8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733A864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A736B1A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n104 PC1.5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79DBF">
            <w:pPr>
              <w:pStyle w:val="109"/>
              <w:spacing w:after="0"/>
            </w:pPr>
          </w:p>
        </w:tc>
      </w:tr>
      <w:tr w14:paraId="37D86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61BE650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EB3FC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AFA9D7A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9028F3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21370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ADC2F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5171B1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579BDC4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A1B9B2B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F9E222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0D984C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7FAD1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323C20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6B579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B147C8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5487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</w:t>
            </w:r>
            <w:bookmarkStart w:id="1" w:name="_GoBack"/>
            <w:r>
              <w:rPr>
                <w:highlight w:val="none"/>
                <w:lang w:val="en-US"/>
              </w:rPr>
              <w:t xml:space="preserve">n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R5-256069 </w:t>
            </w:r>
            <w:r>
              <w:rPr>
                <w:highlight w:val="none"/>
                <w:lang w:val="en-US"/>
              </w:rPr>
              <w:t>showing 100% completion of the affected bands / configurations.</w:t>
            </w:r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611A4E">
            <w:pPr>
              <w:pStyle w:val="109"/>
              <w:spacing w:after="0"/>
            </w:pPr>
          </w:p>
        </w:tc>
      </w:tr>
      <w:tr w14:paraId="12259A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2C9184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0E1041D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1726F48E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3CAE1A0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8E4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65AE6D51">
      <w:pPr>
        <w:pStyle w:val="109"/>
        <w:rPr>
          <w:lang w:val="en-US"/>
        </w:rPr>
      </w:pPr>
    </w:p>
    <w:p w14:paraId="025A8D04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7F629863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6468F51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652E50C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3FAE5EA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576EF3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36D024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1333D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EC0BF2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8DB417C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03B5EC14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9B7F0E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F7D2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5F04A">
    <w:pPr>
      <w:pStyle w:val="45"/>
    </w:pPr>
  </w:p>
  <w:p w14:paraId="6F65A3EE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3D6159"/>
    <w:rsid w:val="05414E83"/>
    <w:rsid w:val="06095CE3"/>
    <w:rsid w:val="07F86FD0"/>
    <w:rsid w:val="087D297A"/>
    <w:rsid w:val="0B474010"/>
    <w:rsid w:val="0C540FAF"/>
    <w:rsid w:val="0C906407"/>
    <w:rsid w:val="0FDC646C"/>
    <w:rsid w:val="1003756C"/>
    <w:rsid w:val="112C348B"/>
    <w:rsid w:val="12125420"/>
    <w:rsid w:val="12943BD0"/>
    <w:rsid w:val="161D0664"/>
    <w:rsid w:val="17F715BD"/>
    <w:rsid w:val="1A136E67"/>
    <w:rsid w:val="1B0E184C"/>
    <w:rsid w:val="1BA3160C"/>
    <w:rsid w:val="1BC16C12"/>
    <w:rsid w:val="1CF22270"/>
    <w:rsid w:val="1D7153EB"/>
    <w:rsid w:val="1E931D40"/>
    <w:rsid w:val="218A789B"/>
    <w:rsid w:val="2236620F"/>
    <w:rsid w:val="22460CBA"/>
    <w:rsid w:val="25741C29"/>
    <w:rsid w:val="26C43D2D"/>
    <w:rsid w:val="276500BD"/>
    <w:rsid w:val="27BF730C"/>
    <w:rsid w:val="28517DB3"/>
    <w:rsid w:val="2B887546"/>
    <w:rsid w:val="2E2E26AD"/>
    <w:rsid w:val="30E61DD3"/>
    <w:rsid w:val="31BC7211"/>
    <w:rsid w:val="351854D7"/>
    <w:rsid w:val="354E04A4"/>
    <w:rsid w:val="36EA58C4"/>
    <w:rsid w:val="37033E36"/>
    <w:rsid w:val="37400CD9"/>
    <w:rsid w:val="3A700065"/>
    <w:rsid w:val="3D12591E"/>
    <w:rsid w:val="46DA0FA0"/>
    <w:rsid w:val="48793E96"/>
    <w:rsid w:val="4A7706DB"/>
    <w:rsid w:val="4BC84CF7"/>
    <w:rsid w:val="4E777AF4"/>
    <w:rsid w:val="4EDF1ABC"/>
    <w:rsid w:val="514E55EA"/>
    <w:rsid w:val="52397DEB"/>
    <w:rsid w:val="52674C13"/>
    <w:rsid w:val="53BE569A"/>
    <w:rsid w:val="558945CE"/>
    <w:rsid w:val="55D9478A"/>
    <w:rsid w:val="55F25F64"/>
    <w:rsid w:val="56686AB3"/>
    <w:rsid w:val="58696007"/>
    <w:rsid w:val="5880747A"/>
    <w:rsid w:val="58A1521B"/>
    <w:rsid w:val="5B0A4FBD"/>
    <w:rsid w:val="60354A9F"/>
    <w:rsid w:val="61054C1C"/>
    <w:rsid w:val="62DD3E94"/>
    <w:rsid w:val="638E5CCA"/>
    <w:rsid w:val="6AC66D75"/>
    <w:rsid w:val="6AF3005C"/>
    <w:rsid w:val="6B860A46"/>
    <w:rsid w:val="700A6CD3"/>
    <w:rsid w:val="714C0EDA"/>
    <w:rsid w:val="722632A7"/>
    <w:rsid w:val="722A18B9"/>
    <w:rsid w:val="734D7008"/>
    <w:rsid w:val="74FB4C25"/>
    <w:rsid w:val="75A5650E"/>
    <w:rsid w:val="7860333A"/>
    <w:rsid w:val="792F4180"/>
    <w:rsid w:val="7CA26E88"/>
    <w:rsid w:val="7D76245C"/>
    <w:rsid w:val="7DA6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2025-11-07T03:41:05Z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